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B2A" w:rsidRDefault="00037B2A" w:rsidP="00037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CLERK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37B2A" w:rsidRDefault="00037B2A" w:rsidP="00037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Newcastle upon Tyne. Merchant.</w:t>
      </w:r>
    </w:p>
    <w:p w:rsidR="00037B2A" w:rsidRDefault="00037B2A" w:rsidP="00037B2A">
      <w:pPr>
        <w:rPr>
          <w:rFonts w:ascii="Times New Roman" w:hAnsi="Times New Roman" w:cs="Times New Roman"/>
        </w:rPr>
      </w:pPr>
    </w:p>
    <w:p w:rsidR="00037B2A" w:rsidRDefault="00037B2A" w:rsidP="00037B2A">
      <w:pPr>
        <w:rPr>
          <w:rFonts w:ascii="Times New Roman" w:hAnsi="Times New Roman" w:cs="Times New Roman"/>
        </w:rPr>
      </w:pPr>
    </w:p>
    <w:p w:rsidR="00037B2A" w:rsidRDefault="00037B2A" w:rsidP="00037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Gloys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</w:p>
    <w:p w:rsidR="00037B2A" w:rsidRDefault="00037B2A" w:rsidP="00037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Unknown of Brancaster, Norfolk(q.v.), and John Fox of </w:t>
      </w:r>
      <w:proofErr w:type="spellStart"/>
      <w:r>
        <w:rPr>
          <w:rFonts w:ascii="Times New Roman" w:hAnsi="Times New Roman" w:cs="Times New Roman"/>
        </w:rPr>
        <w:t>Thursford</w:t>
      </w:r>
      <w:proofErr w:type="spellEnd"/>
      <w:r>
        <w:rPr>
          <w:rFonts w:ascii="Times New Roman" w:hAnsi="Times New Roman" w:cs="Times New Roman"/>
        </w:rPr>
        <w:t>(q.v.).</w:t>
      </w:r>
    </w:p>
    <w:p w:rsidR="00037B2A" w:rsidRDefault="00037B2A" w:rsidP="00037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037B2A" w:rsidRDefault="00037B2A" w:rsidP="00037B2A">
      <w:pPr>
        <w:rPr>
          <w:rFonts w:ascii="Times New Roman" w:hAnsi="Times New Roman" w:cs="Times New Roman"/>
        </w:rPr>
      </w:pPr>
    </w:p>
    <w:p w:rsidR="00037B2A" w:rsidRDefault="00037B2A" w:rsidP="00037B2A">
      <w:pPr>
        <w:rPr>
          <w:rFonts w:ascii="Times New Roman" w:hAnsi="Times New Roman" w:cs="Times New Roman"/>
        </w:rPr>
      </w:pPr>
    </w:p>
    <w:p w:rsidR="00037B2A" w:rsidRDefault="00037B2A" w:rsidP="00037B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November 2017</w:t>
      </w:r>
    </w:p>
    <w:p w:rsidR="006B2F86" w:rsidRPr="00E71FC3" w:rsidRDefault="00037B2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7B2A" w:rsidRDefault="00037B2A" w:rsidP="00E71FC3">
      <w:r>
        <w:separator/>
      </w:r>
    </w:p>
  </w:endnote>
  <w:endnote w:type="continuationSeparator" w:id="0">
    <w:p w:rsidR="00037B2A" w:rsidRDefault="00037B2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7B2A" w:rsidRDefault="00037B2A" w:rsidP="00E71FC3">
      <w:r>
        <w:separator/>
      </w:r>
    </w:p>
  </w:footnote>
  <w:footnote w:type="continuationSeparator" w:id="0">
    <w:p w:rsidR="00037B2A" w:rsidRDefault="00037B2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B2A"/>
    <w:rsid w:val="00037B2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C6E403-4EED-4765-9693-DD662418C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7B2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2017-11-29T20:36:00Z</dcterms:created>
  <dcterms:modified xsi:type="dcterms:W3CDTF">2017-11-29T20:37:00Z</dcterms:modified>
</cp:coreProperties>
</file>